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Hertsmere</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Hertsmere</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Hertsmere</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Local Authority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Local Authority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Hertsmere</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Local Authority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Hertsmere</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8.4%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Hertsmere are estimated to have a score of 1-2 on the PGSI (low-risk gambling), whilst </w:t>
      </w:r>
      <w:r w:rsidRPr="00773DF7">
        <w:rPr>
          <w:rFonts w:ascii="Libre Franklin Light" w:hAnsi="Libre Franklin Light" w:cs="Calibri Light"/>
          <w:b/>
          <w:bCs/>
          <w:color w:val="C45911" w:themeColor="accent2" w:themeShade="BF"/>
        </w:rPr>
        <w:t xml:space="preserve">4.5%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2.6%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42.3% </w:t>
      </w:r>
      <w:r w:rsidRPr="004747BF">
        <w:rPr>
          <w:rFonts w:ascii="Libre Franklin Light" w:eastAsia="Times New Roman" w:hAnsi="Libre Franklin Light" w:cs="Calibri Light"/>
        </w:rPr>
        <w:t xml:space="preserve">of those respondents classified as PGSI 8+ in Hertsmere</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Hertsmere is estimated to be </w:t>
      </w:r>
      <w:r w:rsidRPr="00773DF7">
        <w:rPr>
          <w:rFonts w:ascii="Libre Franklin Light" w:eastAsia="Times New Roman" w:hAnsi="Libre Franklin Light" w:cs="Calibri Light"/>
          <w:b/>
          <w:bCs/>
          <w:color w:val="C45911" w:themeColor="accent2" w:themeShade="BF"/>
        </w:rPr>
        <w:t xml:space="preserve">£2,000,657</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Local Authority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Hertsmere</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higher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15.5%</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Hertsmere</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8.4%</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Hertsmere</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4.5%</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Hertsmere</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2.6%</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Hertsmere.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Hertsmere</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Hertsmere.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Hertsmere</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higher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8.4%</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Local Authority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higher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27.9%</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Hertsmere</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42.3%</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Hertsmere.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Hertsmere</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higher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7.4%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27.9%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Hertsmere</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higher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Hertsmere</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60.0%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Hertsmere</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Hertsmere</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Local Authority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Hertsmere</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£2,000,657</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Hertsmere</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£32,587</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£673,926</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£48,278</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£13,578</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£24,893</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£1,207,395</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£2,000,657</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Hertsmere</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Hertsmere</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18.4%</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Hertsmere</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19.0%</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Hertsmere</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22.9%</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Hertsmere</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1.8%</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Hertsmere</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50.2%</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Hertsmere</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18.4%</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Hertsmere</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lower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19.0%</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Hertsmere</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higher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22.9%</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Hertsmere</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1.8%</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Hertsmere</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50.2%</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Hertsmere</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152E00C9-E4E9-427D-AFF9-3784FEF01A7A}"/>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